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1FB" w:rsidRDefault="00F051FB" w:rsidP="00F051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UMFREY</w:t>
      </w:r>
      <w:r>
        <w:rPr>
          <w:rFonts w:ascii="Times New Roman" w:hAnsi="Times New Roman" w:cs="Times New Roman"/>
        </w:rPr>
        <w:t xml:space="preserve">     (fl.1484)</w:t>
      </w:r>
    </w:p>
    <w:p w:rsidR="00F051FB" w:rsidRDefault="00F051FB" w:rsidP="00F051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Ash by Frin</w:t>
      </w:r>
      <w:bookmarkStart w:id="0" w:name="_GoBack"/>
      <w:bookmarkEnd w:id="0"/>
      <w:r>
        <w:rPr>
          <w:rFonts w:ascii="Times New Roman" w:hAnsi="Times New Roman" w:cs="Times New Roman"/>
        </w:rPr>
        <w:t>ningham, Kent. Husbandman.</w:t>
      </w:r>
    </w:p>
    <w:p w:rsidR="00F051FB" w:rsidRDefault="00F051FB" w:rsidP="00F051FB">
      <w:pPr>
        <w:rPr>
          <w:rFonts w:ascii="Times New Roman" w:hAnsi="Times New Roman" w:cs="Times New Roman"/>
        </w:rPr>
      </w:pPr>
    </w:p>
    <w:p w:rsidR="00F051FB" w:rsidRDefault="00F051FB" w:rsidP="00F051FB">
      <w:pPr>
        <w:rPr>
          <w:rFonts w:ascii="Times New Roman" w:hAnsi="Times New Roman" w:cs="Times New Roman"/>
        </w:rPr>
      </w:pPr>
    </w:p>
    <w:p w:rsidR="00F051FB" w:rsidRDefault="00F051FB" w:rsidP="00F051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Alice Clerk(q.v.) and John Clerk(q.v.), as the executors of the late John</w:t>
      </w:r>
    </w:p>
    <w:p w:rsidR="00F051FB" w:rsidRDefault="00F051FB" w:rsidP="00F051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Clerk of Wrotham, Kent, Baron of the Exchequer(q.v.), brought a plaint</w:t>
      </w:r>
    </w:p>
    <w:p w:rsidR="00F051FB" w:rsidRDefault="00F051FB" w:rsidP="00F051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debt against him, Robert Tenaker of Trottscliffe(q.v.) and Thomas</w:t>
      </w:r>
    </w:p>
    <w:p w:rsidR="00F051FB" w:rsidRDefault="00F051FB" w:rsidP="00F051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Pyknam of Addington (q.v.)</w:t>
      </w:r>
    </w:p>
    <w:p w:rsidR="00F051FB" w:rsidRDefault="00F051FB" w:rsidP="00F051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:rsidR="00F051FB" w:rsidRDefault="00F051FB" w:rsidP="00F051FB">
      <w:pPr>
        <w:rPr>
          <w:rFonts w:ascii="Times New Roman" w:hAnsi="Times New Roman" w:cs="Times New Roman"/>
        </w:rPr>
      </w:pPr>
    </w:p>
    <w:p w:rsidR="00F051FB" w:rsidRDefault="00F051FB" w:rsidP="00F051FB">
      <w:pPr>
        <w:rPr>
          <w:rFonts w:ascii="Times New Roman" w:hAnsi="Times New Roman" w:cs="Times New Roman"/>
        </w:rPr>
      </w:pPr>
    </w:p>
    <w:p w:rsidR="00F051FB" w:rsidRPr="00833235" w:rsidRDefault="00F051FB" w:rsidP="00F051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June 2017</w:t>
      </w:r>
    </w:p>
    <w:p w:rsidR="006B2F86" w:rsidRPr="00E71FC3" w:rsidRDefault="00F051FB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1FB" w:rsidRDefault="00F051FB" w:rsidP="00E71FC3">
      <w:r>
        <w:separator/>
      </w:r>
    </w:p>
  </w:endnote>
  <w:endnote w:type="continuationSeparator" w:id="0">
    <w:p w:rsidR="00F051FB" w:rsidRDefault="00F051F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1FB" w:rsidRDefault="00F051FB" w:rsidP="00E71FC3">
      <w:r>
        <w:separator/>
      </w:r>
    </w:p>
  </w:footnote>
  <w:footnote w:type="continuationSeparator" w:id="0">
    <w:p w:rsidR="00F051FB" w:rsidRDefault="00F051F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1F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D7BD8"/>
  <w15:chartTrackingRefBased/>
  <w15:docId w15:val="{7976E774-0BDD-427C-AD91-82DEFB0F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51F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2017-06-23T19:59:00Z</dcterms:created>
  <dcterms:modified xsi:type="dcterms:W3CDTF">2017-06-23T19:59:00Z</dcterms:modified>
</cp:coreProperties>
</file>